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785F9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SHORTEGROVE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785F91" w:rsidRDefault="00785F9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5F91" w:rsidRDefault="00785F9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5F91" w:rsidRDefault="00785F9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</w:t>
      </w:r>
      <w:proofErr w:type="gramStart"/>
      <w:r>
        <w:rPr>
          <w:rFonts w:ascii="Times New Roman" w:hAnsi="Times New Roman" w:cs="Times New Roman"/>
          <w:sz w:val="24"/>
          <w:szCs w:val="24"/>
        </w:rPr>
        <w:t>of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Shortegrove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his wife, Alice.</w:t>
      </w:r>
    </w:p>
    <w:p w:rsidR="00785F91" w:rsidRDefault="00785F9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24-28)</w:t>
      </w:r>
    </w:p>
    <w:p w:rsidR="00785F91" w:rsidRDefault="00785F9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5F91" w:rsidRDefault="00785F9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5F91" w:rsidRDefault="00785F9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1421</w:t>
      </w:r>
      <w:r>
        <w:rPr>
          <w:rFonts w:ascii="Times New Roman" w:hAnsi="Times New Roman" w:cs="Times New Roman"/>
          <w:sz w:val="24"/>
          <w:szCs w:val="24"/>
        </w:rPr>
        <w:tab/>
        <w:t>She was alive in this year.   (ibid.)</w:t>
      </w:r>
    </w:p>
    <w:p w:rsidR="00785F91" w:rsidRDefault="00785F9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5F91" w:rsidRDefault="00785F9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5F91" w:rsidRPr="00785F91" w:rsidRDefault="00785F9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February 2016</w:t>
      </w:r>
      <w:bookmarkStart w:id="0" w:name="_GoBack"/>
      <w:bookmarkEnd w:id="0"/>
    </w:p>
    <w:sectPr w:rsidR="00785F91" w:rsidRPr="00785F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F91" w:rsidRDefault="00785F91" w:rsidP="00564E3C">
      <w:pPr>
        <w:spacing w:after="0" w:line="240" w:lineRule="auto"/>
      </w:pPr>
      <w:r>
        <w:separator/>
      </w:r>
    </w:p>
  </w:endnote>
  <w:endnote w:type="continuationSeparator" w:id="0">
    <w:p w:rsidR="00785F91" w:rsidRDefault="00785F9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85F91">
      <w:rPr>
        <w:rFonts w:ascii="Times New Roman" w:hAnsi="Times New Roman" w:cs="Times New Roman"/>
        <w:noProof/>
        <w:sz w:val="24"/>
        <w:szCs w:val="24"/>
      </w:rPr>
      <w:t>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F91" w:rsidRDefault="00785F91" w:rsidP="00564E3C">
      <w:pPr>
        <w:spacing w:after="0" w:line="240" w:lineRule="auto"/>
      </w:pPr>
      <w:r>
        <w:separator/>
      </w:r>
    </w:p>
  </w:footnote>
  <w:footnote w:type="continuationSeparator" w:id="0">
    <w:p w:rsidR="00785F91" w:rsidRDefault="00785F9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F91"/>
    <w:rsid w:val="00372DC6"/>
    <w:rsid w:val="00564E3C"/>
    <w:rsid w:val="0064591D"/>
    <w:rsid w:val="00785F9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A5730"/>
  <w15:chartTrackingRefBased/>
  <w15:docId w15:val="{229C8B83-D20E-4343-B726-D7980D7E6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2016-02-07T21:10:00Z</dcterms:created>
  <dcterms:modified xsi:type="dcterms:W3CDTF">2016-02-07T21:13:00Z</dcterms:modified>
</cp:coreProperties>
</file>